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北京市大兴区黄村镇人大办公室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代表闭会期间活动经费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项目申报科室：黄村镇人大办公室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 管  部 门：黄村镇政府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项目申报单位盖章：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                      大兴区</w:t>
      </w:r>
      <w:r>
        <w:rPr>
          <w:rFonts w:hint="eastAsia"/>
          <w:sz w:val="32"/>
          <w:szCs w:val="32"/>
          <w:lang w:val="en-US" w:eastAsia="zh-CN"/>
        </w:rPr>
        <w:t>黄村镇人大办公室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代表闭会期间活动经费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人大办公室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吕万江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69267615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会议类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spacing w:after="270" w:afterAutospacing="0" w:line="330" w:lineRule="atLeast"/>
              <w:ind w:left="0" w:right="0" w:firstLine="482" w:firstLineChars="200"/>
              <w:jc w:val="both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申报理由：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根据《中华人民共和国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全国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人民代表大会和地方各级人民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代表大会代表法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》和《北京市乡、民族乡、镇人民代表大会组织条例》的规定，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根据镇人大主席团安排开展闭会期间的视察、专题调研、执法检查、履职培训、外出参观学习交流以及代表履职所需要的其他活动。</w:t>
            </w:r>
          </w:p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spacing w:after="270" w:afterAutospacing="0" w:line="330" w:lineRule="atLeast"/>
              <w:ind w:left="0" w:right="0" w:firstLine="482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主要内容：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每年对本级人民政府和有关单位的工作进行视察不少于2次，执法检查1次以上，开展调研和其他活动，镇人大主席团每季度召开一次会议。</w:t>
            </w:r>
          </w:p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/>
              <w:spacing w:after="270" w:afterAutospacing="0" w:line="330" w:lineRule="atLeast"/>
              <w:ind w:left="0" w:right="0" w:firstLine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绩效目标：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通过开展闭会期间的代表活动，为代表知情、知政，掌握第一手材料，发现政府部门在执法中和工作上存在的问题创造条件，促进依法行政、推动政府改进工作，同时也使代表更好的履职和发挥作用。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/>
          <w:sz w:val="32"/>
          <w:szCs w:val="32"/>
          <w:lang w:val="en-US" w:eastAsia="zh-CN"/>
        </w:rPr>
        <w:t>黄村镇人大办公室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车辆租赁费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大型车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0.18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代表误工补助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活动材料费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参观学习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13F73D10"/>
    <w:rsid w:val="14F52795"/>
    <w:rsid w:val="194D4923"/>
    <w:rsid w:val="1B8E7001"/>
    <w:rsid w:val="1E8F6F7C"/>
    <w:rsid w:val="283B0131"/>
    <w:rsid w:val="2B277126"/>
    <w:rsid w:val="2E242392"/>
    <w:rsid w:val="2F471EE1"/>
    <w:rsid w:val="308113CB"/>
    <w:rsid w:val="30F67C31"/>
    <w:rsid w:val="34B53ED7"/>
    <w:rsid w:val="37ED267E"/>
    <w:rsid w:val="40EC0762"/>
    <w:rsid w:val="42714CDA"/>
    <w:rsid w:val="4F815F87"/>
    <w:rsid w:val="54F9326F"/>
    <w:rsid w:val="58BE7754"/>
    <w:rsid w:val="59467262"/>
    <w:rsid w:val="5B914A13"/>
    <w:rsid w:val="5D0C1754"/>
    <w:rsid w:val="5D0D71D6"/>
    <w:rsid w:val="5DE1363E"/>
    <w:rsid w:val="62322940"/>
    <w:rsid w:val="643455FB"/>
    <w:rsid w:val="64682272"/>
    <w:rsid w:val="651C2939"/>
    <w:rsid w:val="6D535020"/>
    <w:rsid w:val="72C47B4C"/>
    <w:rsid w:val="76EA2817"/>
    <w:rsid w:val="77E44E08"/>
    <w:rsid w:val="7AF44F4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hcz-dwhys-04</cp:lastModifiedBy>
  <cp:lastPrinted>2018-09-07T03:15:00Z</cp:lastPrinted>
  <dcterms:modified xsi:type="dcterms:W3CDTF">2024-09-02T01:40:51Z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